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4C1DE" w14:textId="77777777" w:rsidR="00AA630C" w:rsidRDefault="00AA630C" w:rsidP="00AA63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Edmund SHIPTON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575E199E" w14:textId="77777777" w:rsidR="00AA630C" w:rsidRDefault="00AA630C" w:rsidP="00AA63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5009B689" w14:textId="77777777" w:rsidR="00AA630C" w:rsidRDefault="00AA630C" w:rsidP="00AA63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FAC9471" w14:textId="77777777" w:rsidR="00AA630C" w:rsidRDefault="00AA630C" w:rsidP="00AA63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AC77164" w14:textId="77777777" w:rsidR="00AA630C" w:rsidRDefault="00AA630C" w:rsidP="00AA630C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1055E7F7" w14:textId="77777777" w:rsidR="00AA630C" w:rsidRPr="00065994" w:rsidRDefault="00AA630C" w:rsidP="00AA630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4AB0B204" w14:textId="77777777" w:rsidR="00AA630C" w:rsidRPr="00065994" w:rsidRDefault="00AA630C" w:rsidP="00AA630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77AA21A3" w14:textId="77777777" w:rsidR="00AA630C" w:rsidRDefault="00AA630C" w:rsidP="00AA630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4D9506B" w14:textId="77777777" w:rsidR="00AA630C" w:rsidRDefault="00AA630C" w:rsidP="00AA63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FEEE96C" w14:textId="77777777" w:rsidR="00AA630C" w:rsidRDefault="00AA630C" w:rsidP="00AA63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B7D91D2" w14:textId="77777777" w:rsidR="00AA630C" w:rsidRDefault="00AA630C" w:rsidP="00AA630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22 September 2023</w:t>
      </w:r>
    </w:p>
    <w:p w14:paraId="42F37DA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86A3F" w14:textId="77777777" w:rsidR="00AA630C" w:rsidRDefault="00AA630C" w:rsidP="009139A6">
      <w:r>
        <w:separator/>
      </w:r>
    </w:p>
  </w:endnote>
  <w:endnote w:type="continuationSeparator" w:id="0">
    <w:p w14:paraId="304C37FA" w14:textId="77777777" w:rsidR="00AA630C" w:rsidRDefault="00AA63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9E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81C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79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83AF9" w14:textId="77777777" w:rsidR="00AA630C" w:rsidRDefault="00AA630C" w:rsidP="009139A6">
      <w:r>
        <w:separator/>
      </w:r>
    </w:p>
  </w:footnote>
  <w:footnote w:type="continuationSeparator" w:id="0">
    <w:p w14:paraId="265CFF28" w14:textId="77777777" w:rsidR="00AA630C" w:rsidRDefault="00AA63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28A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943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CFF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30C"/>
    <w:rsid w:val="000666E0"/>
    <w:rsid w:val="002510B7"/>
    <w:rsid w:val="005C130B"/>
    <w:rsid w:val="00826F5C"/>
    <w:rsid w:val="009139A6"/>
    <w:rsid w:val="009448BB"/>
    <w:rsid w:val="00947624"/>
    <w:rsid w:val="00A3176C"/>
    <w:rsid w:val="00AA630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4AAFB"/>
  <w15:chartTrackingRefBased/>
  <w15:docId w15:val="{99E56F4C-C3D3-477A-B488-8E2BA82D4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2023-09-30T16:27:00Z</dcterms:created>
  <dcterms:modified xsi:type="dcterms:W3CDTF">2023-09-30T16:29:00Z</dcterms:modified>
</cp:coreProperties>
</file>